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07" w:rsidRPr="00071E16" w:rsidRDefault="008C1F07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071E16">
        <w:rPr>
          <w:rFonts w:ascii="Times New Roman" w:hAnsi="Times New Roman"/>
          <w:sz w:val="28"/>
          <w:szCs w:val="28"/>
        </w:rPr>
        <w:t>Пароль к ключам   1155</w:t>
      </w:r>
    </w:p>
    <w:sectPr w:rsidR="008C1F07" w:rsidRPr="00071E16" w:rsidSect="00862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BD7"/>
    <w:rsid w:val="00071E16"/>
    <w:rsid w:val="00385BD7"/>
    <w:rsid w:val="00513D5F"/>
    <w:rsid w:val="00862718"/>
    <w:rsid w:val="008C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</Words>
  <Characters>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</cp:revision>
  <dcterms:created xsi:type="dcterms:W3CDTF">2016-12-04T13:14:00Z</dcterms:created>
  <dcterms:modified xsi:type="dcterms:W3CDTF">2016-12-04T13:14:00Z</dcterms:modified>
</cp:coreProperties>
</file>